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6EB7E" w14:textId="77777777" w:rsidR="00DD1CFF" w:rsidRDefault="00DD1CFF" w:rsidP="00DD1C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BURTON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8350449" w14:textId="77777777" w:rsidR="00DD1CFF" w:rsidRDefault="00DD1CFF" w:rsidP="00DD1C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44F2313F" w14:textId="77777777" w:rsidR="00DD1CFF" w:rsidRDefault="00DD1CFF" w:rsidP="00DD1C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5817BA" w14:textId="77777777" w:rsidR="00DD1CFF" w:rsidRDefault="00DD1CFF" w:rsidP="00DD1C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930C3E" w14:textId="77777777" w:rsidR="00DD1CFF" w:rsidRDefault="00DD1CFF" w:rsidP="00DD1CFF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4497FE9" w14:textId="77777777" w:rsidR="00DD1CFF" w:rsidRDefault="00DD1CFF" w:rsidP="00DD1CF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2BD023B" w14:textId="77777777" w:rsidR="00DD1CFF" w:rsidRDefault="00DD1CFF" w:rsidP="00DD1CF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80B838C" w14:textId="77777777" w:rsidR="00DD1CFF" w:rsidRDefault="00DD1CFF" w:rsidP="00DD1C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CC28446" w14:textId="77777777" w:rsidR="00DD1CFF" w:rsidRDefault="00DD1CFF" w:rsidP="00DD1C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595947" w14:textId="77777777" w:rsidR="00DD1CFF" w:rsidRDefault="00DD1CFF" w:rsidP="00DD1C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September 2022</w:t>
      </w:r>
    </w:p>
    <w:p w14:paraId="7F92EA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AB44A" w14:textId="77777777" w:rsidR="00DD1CFF" w:rsidRDefault="00DD1CFF" w:rsidP="009139A6">
      <w:r>
        <w:separator/>
      </w:r>
    </w:p>
  </w:endnote>
  <w:endnote w:type="continuationSeparator" w:id="0">
    <w:p w14:paraId="5F9749DA" w14:textId="77777777" w:rsidR="00DD1CFF" w:rsidRDefault="00DD1C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9C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F097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97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9F76D" w14:textId="77777777" w:rsidR="00DD1CFF" w:rsidRDefault="00DD1CFF" w:rsidP="009139A6">
      <w:r>
        <w:separator/>
      </w:r>
    </w:p>
  </w:footnote>
  <w:footnote w:type="continuationSeparator" w:id="0">
    <w:p w14:paraId="5F950514" w14:textId="77777777" w:rsidR="00DD1CFF" w:rsidRDefault="00DD1C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8E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013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74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CF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1CF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E484B"/>
  <w15:chartTrackingRefBased/>
  <w15:docId w15:val="{9A5BDA56-3784-4392-81E4-9463E56B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2022-10-07T18:44:00Z</dcterms:created>
  <dcterms:modified xsi:type="dcterms:W3CDTF">2022-10-07T18:44:00Z</dcterms:modified>
</cp:coreProperties>
</file>